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B5D" w:rsidRDefault="00B52B5D" w:rsidP="00B5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WHYTE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52B5D" w:rsidRDefault="00B52B5D" w:rsidP="00B5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Taunton, Somerset. Brewer.</w:t>
      </w:r>
    </w:p>
    <w:p w:rsidR="00B52B5D" w:rsidRDefault="00B52B5D" w:rsidP="00B52B5D">
      <w:pPr>
        <w:rPr>
          <w:rFonts w:ascii="Times New Roman" w:hAnsi="Times New Roman" w:cs="Times New Roman"/>
        </w:rPr>
      </w:pPr>
    </w:p>
    <w:p w:rsidR="00B52B5D" w:rsidRDefault="00B52B5D" w:rsidP="00B52B5D">
      <w:pPr>
        <w:rPr>
          <w:rFonts w:ascii="Times New Roman" w:hAnsi="Times New Roman" w:cs="Times New Roman"/>
        </w:rPr>
      </w:pPr>
    </w:p>
    <w:p w:rsidR="00B52B5D" w:rsidRDefault="00B52B5D" w:rsidP="00B5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Lybbe</w:t>
      </w:r>
      <w:proofErr w:type="spellEnd"/>
      <w:r>
        <w:rPr>
          <w:rFonts w:ascii="Times New Roman" w:hAnsi="Times New Roman" w:cs="Times New Roman"/>
        </w:rPr>
        <w:t>(q.v.) brought a plaint of trespass and imprisonment against him.</w:t>
      </w:r>
    </w:p>
    <w:p w:rsidR="00B52B5D" w:rsidRDefault="00B52B5D" w:rsidP="00B5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52B5D" w:rsidRDefault="00B52B5D" w:rsidP="00B52B5D">
      <w:pPr>
        <w:rPr>
          <w:rFonts w:ascii="Times New Roman" w:hAnsi="Times New Roman" w:cs="Times New Roman"/>
        </w:rPr>
      </w:pPr>
    </w:p>
    <w:p w:rsidR="00B52B5D" w:rsidRDefault="00B52B5D" w:rsidP="00B52B5D">
      <w:pPr>
        <w:rPr>
          <w:rFonts w:ascii="Times New Roman" w:hAnsi="Times New Roman" w:cs="Times New Roman"/>
        </w:rPr>
      </w:pPr>
    </w:p>
    <w:p w:rsidR="00B52B5D" w:rsidRDefault="00B52B5D" w:rsidP="00B52B5D">
      <w:pPr>
        <w:rPr>
          <w:rFonts w:ascii="Times New Roman" w:hAnsi="Times New Roman" w:cs="Times New Roman"/>
        </w:rPr>
      </w:pPr>
    </w:p>
    <w:p w:rsidR="00B52B5D" w:rsidRDefault="00B52B5D" w:rsidP="00B52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2018</w:t>
      </w:r>
    </w:p>
    <w:p w:rsidR="006B2F86" w:rsidRPr="00E71FC3" w:rsidRDefault="00B52B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B5D" w:rsidRDefault="00B52B5D" w:rsidP="00E71FC3">
      <w:r>
        <w:separator/>
      </w:r>
    </w:p>
  </w:endnote>
  <w:endnote w:type="continuationSeparator" w:id="0">
    <w:p w:rsidR="00B52B5D" w:rsidRDefault="00B52B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B5D" w:rsidRDefault="00B52B5D" w:rsidP="00E71FC3">
      <w:r>
        <w:separator/>
      </w:r>
    </w:p>
  </w:footnote>
  <w:footnote w:type="continuationSeparator" w:id="0">
    <w:p w:rsidR="00B52B5D" w:rsidRDefault="00B52B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B5D"/>
    <w:rsid w:val="001A7C09"/>
    <w:rsid w:val="00577BD5"/>
    <w:rsid w:val="00656CBA"/>
    <w:rsid w:val="006A1F77"/>
    <w:rsid w:val="00733BE7"/>
    <w:rsid w:val="00AB52E8"/>
    <w:rsid w:val="00B16D3F"/>
    <w:rsid w:val="00B52B5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171375-AA9E-431A-949F-E05573C66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2B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52B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2018-03-29T20:36:00Z</dcterms:created>
  <dcterms:modified xsi:type="dcterms:W3CDTF">2018-03-29T20:37:00Z</dcterms:modified>
</cp:coreProperties>
</file>